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0F73F" w14:textId="77777777"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14:paraId="57A96F18" w14:textId="77777777" w:rsidR="00133837" w:rsidRDefault="00355227" w:rsidP="000F3AB7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Calibri" w:hAnsi="Arial" w:cs="Arial"/>
          <w:b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1E787FD0" w14:textId="77777777" w:rsidR="000F3AB7" w:rsidRDefault="000F3AB7" w:rsidP="000F3AB7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Calibri" w:hAnsi="Arial" w:cs="Arial"/>
          <w:b/>
          <w:sz w:val="36"/>
          <w:szCs w:val="36"/>
        </w:rPr>
      </w:pPr>
    </w:p>
    <w:p w14:paraId="209989C1" w14:textId="77777777" w:rsidR="000F3AB7" w:rsidRPr="000F3AB7" w:rsidRDefault="000F3AB7" w:rsidP="000F3AB7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Calibri" w:hAnsi="Arial" w:cs="Arial"/>
          <w:bCs/>
          <w:sz w:val="28"/>
          <w:szCs w:val="28"/>
        </w:rPr>
      </w:pPr>
    </w:p>
    <w:p w14:paraId="0E969AD2" w14:textId="5AC1D446" w:rsidR="000F3AB7" w:rsidRPr="000F3AB7" w:rsidRDefault="000F3AB7" w:rsidP="000F3AB7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Calibri" w:hAnsi="Arial" w:cs="Arial"/>
          <w:bCs/>
          <w:sz w:val="28"/>
          <w:szCs w:val="28"/>
        </w:rPr>
        <w:sectPr w:rsidR="000F3AB7" w:rsidRPr="000F3AB7" w:rsidSect="00B7517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  <w:r w:rsidRPr="000F3AB7">
        <w:rPr>
          <w:rFonts w:ascii="Arial" w:eastAsia="Calibri" w:hAnsi="Arial" w:cs="Arial"/>
          <w:bCs/>
          <w:sz w:val="28"/>
          <w:szCs w:val="28"/>
        </w:rPr>
        <w:t>This information has been redacted</w:t>
      </w:r>
    </w:p>
    <w:p w14:paraId="42BE1A18" w14:textId="77777777"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35C89" w14:textId="77777777" w:rsidR="008075D7" w:rsidRDefault="008075D7">
      <w:pPr>
        <w:spacing w:after="0" w:line="20" w:lineRule="exact"/>
      </w:pPr>
    </w:p>
  </w:endnote>
  <w:endnote w:type="continuationSeparator" w:id="0">
    <w:p w14:paraId="3C62FD3F" w14:textId="77777777" w:rsidR="008075D7" w:rsidRDefault="008075D7">
      <w:pPr>
        <w:spacing w:after="0" w:line="20" w:lineRule="exact"/>
      </w:pPr>
    </w:p>
  </w:endnote>
  <w:endnote w:type="continuationNotice" w:id="1">
    <w:p w14:paraId="045A45C1" w14:textId="77777777" w:rsidR="008075D7" w:rsidRDefault="008075D7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9ABB8" w14:textId="77B5F145" w:rsidR="004E5B61" w:rsidRDefault="004E5B6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19F5DEA7" wp14:editId="6F935AE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D419BD" w14:textId="72EC555A" w:rsidR="004E5B61" w:rsidRPr="004E5B61" w:rsidRDefault="004E5B61" w:rsidP="004E5B6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E5B6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a="http://schemas.openxmlformats.org/drawingml/2006/main" xmlns:aclsh="http://schemas.microsoft.com/office/drawing/2020/classificationShape">
          <w:pict w14:anchorId="2214C07C">
            <v:shapetype id="_x0000_t202" coordsize="21600,21600" o:spt="202" path="m,l,21600r21600,l21600,xe" w14:anchorId="19F5DEA7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977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4E5B61" w:rsidR="004E5B61" w:rsidP="004E5B61" w:rsidRDefault="004E5B61" w14:paraId="09E77742" w14:textId="72EC555A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</w:pPr>
                    <w:r w:rsidRPr="004E5B61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9A54A" w14:textId="0E7868C8" w:rsidR="00DE0170" w:rsidRDefault="004E5B61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noProof/>
        <w:szCs w:val="22"/>
      </w:rPr>
      <mc:AlternateContent>
        <mc:Choice Requires="wps">
          <w:drawing>
            <wp:anchor distT="0" distB="0" distL="0" distR="0" simplePos="0" relativeHeight="251660800" behindDoc="0" locked="0" layoutInCell="1" allowOverlap="1" wp14:anchorId="3C5882BF" wp14:editId="5A6BAD8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3A243D" w14:textId="418D07A9" w:rsidR="004E5B61" w:rsidRPr="004E5B61" w:rsidRDefault="004E5B61" w:rsidP="004E5B6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E5B6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a="http://schemas.openxmlformats.org/drawingml/2006/main" xmlns:aclsh="http://schemas.microsoft.com/office/drawing/2020/classificationShape">
          <w:pict w14:anchorId="4A3E7F6F">
            <v:shapetype id="_x0000_t202" coordsize="21600,21600" o:spt="202" path="m,l,21600r21600,l21600,xe" w14:anchorId="3C5882BF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080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4E5B61" w:rsidR="004E5B61" w:rsidP="004E5B61" w:rsidRDefault="004E5B61" w14:paraId="08CE8BEA" w14:textId="418D07A9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</w:pPr>
                    <w:r w:rsidRPr="004E5B61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F26B118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1A64BBD0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35B4E" w14:textId="4B3BCCEE" w:rsidR="00EA0F08" w:rsidRDefault="004E5B61" w:rsidP="00C973D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5031A086" wp14:editId="678EB12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BD75B6" w14:textId="0C59AEAC" w:rsidR="004E5B61" w:rsidRPr="004E5B61" w:rsidRDefault="004E5B61" w:rsidP="004E5B6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4E5B6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a="http://schemas.openxmlformats.org/drawingml/2006/main" xmlns:aclsh="http://schemas.microsoft.com/office/drawing/2020/classificationShape">
          <w:pict w14:anchorId="312B09F1">
            <v:shapetype id="_x0000_t202" coordsize="21600,21600" o:spt="202" path="m,l,21600r21600,l21600,xe" w14:anchorId="5031A086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75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4E5B61" w:rsidR="004E5B61" w:rsidP="004E5B61" w:rsidRDefault="004E5B61" w14:paraId="75F360E3" w14:textId="0C59AEAC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</w:pPr>
                    <w:r w:rsidRPr="004E5B61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1428EA5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3E7748">
      <w:rPr>
        <w:rFonts w:ascii="Arial" w:hAnsi="Arial" w:cs="Arial"/>
        <w:sz w:val="20"/>
      </w:rPr>
      <w:t>6099</w:t>
    </w:r>
  </w:p>
  <w:p w14:paraId="51674730" w14:textId="7777777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0222EC89" w14:textId="77777777"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9303F" w14:textId="77777777" w:rsidR="008075D7" w:rsidRDefault="008075D7">
      <w:pPr>
        <w:spacing w:after="0" w:line="240" w:lineRule="auto"/>
      </w:pPr>
      <w:r>
        <w:separator/>
      </w:r>
    </w:p>
  </w:footnote>
  <w:footnote w:type="continuationSeparator" w:id="0">
    <w:p w14:paraId="703F52A5" w14:textId="77777777" w:rsidR="008075D7" w:rsidRDefault="008075D7">
      <w:pPr>
        <w:spacing w:after="0" w:line="240" w:lineRule="auto"/>
      </w:pPr>
      <w:r>
        <w:continuationSeparator/>
      </w:r>
    </w:p>
  </w:footnote>
  <w:footnote w:type="continuationNotice" w:id="1">
    <w:p w14:paraId="2053D4D0" w14:textId="77777777" w:rsidR="008075D7" w:rsidRDefault="008075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31D71" w14:textId="77777777" w:rsidR="006F0800" w:rsidRDefault="006F0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55853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5C510636" wp14:editId="2B68248E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5A2A3D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5D1347F1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BD89F" w14:textId="77777777"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01C20742" w14:textId="77777777"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14:paraId="0B9D2AFF" w14:textId="1E35E552"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</w:t>
    </w:r>
    <w:r w:rsidR="0003003E">
      <w:rPr>
        <w:rFonts w:ascii="Arial" w:hAnsi="Arial" w:cs="Arial"/>
        <w:sz w:val="20"/>
      </w:rPr>
      <w:t>21</w:t>
    </w:r>
  </w:p>
  <w:p w14:paraId="27873F13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117AA"/>
    <w:rsid w:val="000204F8"/>
    <w:rsid w:val="0003003E"/>
    <w:rsid w:val="000D51B6"/>
    <w:rsid w:val="000D6B3B"/>
    <w:rsid w:val="000F3AB7"/>
    <w:rsid w:val="00133837"/>
    <w:rsid w:val="00146C36"/>
    <w:rsid w:val="001B25F1"/>
    <w:rsid w:val="001C15EF"/>
    <w:rsid w:val="001C2D2C"/>
    <w:rsid w:val="001E2C98"/>
    <w:rsid w:val="002862B4"/>
    <w:rsid w:val="0029435D"/>
    <w:rsid w:val="002C1799"/>
    <w:rsid w:val="00336110"/>
    <w:rsid w:val="00352377"/>
    <w:rsid w:val="00355227"/>
    <w:rsid w:val="003C525A"/>
    <w:rsid w:val="003E7748"/>
    <w:rsid w:val="00410462"/>
    <w:rsid w:val="00424C78"/>
    <w:rsid w:val="004D7CEB"/>
    <w:rsid w:val="004E5B61"/>
    <w:rsid w:val="00666DD9"/>
    <w:rsid w:val="006B75F4"/>
    <w:rsid w:val="006C02CA"/>
    <w:rsid w:val="006F0800"/>
    <w:rsid w:val="00735235"/>
    <w:rsid w:val="007A3A5C"/>
    <w:rsid w:val="007B7E60"/>
    <w:rsid w:val="007F1A34"/>
    <w:rsid w:val="008075D7"/>
    <w:rsid w:val="008159E7"/>
    <w:rsid w:val="00831D3F"/>
    <w:rsid w:val="008C4565"/>
    <w:rsid w:val="00971F8C"/>
    <w:rsid w:val="009A3F75"/>
    <w:rsid w:val="009B0AA8"/>
    <w:rsid w:val="00A012FF"/>
    <w:rsid w:val="00A92386"/>
    <w:rsid w:val="00AC321D"/>
    <w:rsid w:val="00B40B14"/>
    <w:rsid w:val="00B75170"/>
    <w:rsid w:val="00BB27EE"/>
    <w:rsid w:val="00BE5289"/>
    <w:rsid w:val="00C973D8"/>
    <w:rsid w:val="00CE632A"/>
    <w:rsid w:val="00D05BB3"/>
    <w:rsid w:val="00D43864"/>
    <w:rsid w:val="00D8286A"/>
    <w:rsid w:val="00DE0170"/>
    <w:rsid w:val="00EA0F08"/>
    <w:rsid w:val="00F3180C"/>
    <w:rsid w:val="00F44BAD"/>
    <w:rsid w:val="1BB0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55CDC14D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A4623-ED88-4403-A4EA-44583405F81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c5b3681b-f971-4d53-b84a-c49278846a98"/>
    <ds:schemaRef ds:uri="http://purl.org/dc/elements/1.1/"/>
    <ds:schemaRef ds:uri="http://schemas.microsoft.com/office/2006/metadata/properties"/>
    <ds:schemaRef ds:uri="df2fe17e-1586-4888-a73f-0fe1768209f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85AFE20-05C8-F244-B67F-19DAE27AA1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DE175F-B6B9-43B3-9C6B-4DD0BBF270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C7FF2D-8925-475C-9880-6720F18F2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2</Pages>
  <Words>10</Words>
  <Characters>67</Characters>
  <Application>Microsoft Office Word</Application>
  <DocSecurity>0</DocSecurity>
  <Lines>1</Lines>
  <Paragraphs>1</Paragraphs>
  <ScaleCrop>false</ScaleCrop>
  <Manager/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dc:description/>
  <cp:lastModifiedBy>Yeates, Rebecca (Commercial)</cp:lastModifiedBy>
  <cp:revision>8</cp:revision>
  <dcterms:created xsi:type="dcterms:W3CDTF">2023-04-21T11:48:00Z</dcterms:created>
  <dcterms:modified xsi:type="dcterms:W3CDTF">2023-04-28T13:13:00Z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0x010100320FB70A56AC8A45BAEEFD4A44B1A56B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OFFICIAL</vt:lpwstr>
  </property>
  <property fmtid="{D5CDD505-2E9C-101B-9397-08002B2CF9AE}" pid="12" name="MSIP_Label_f9af038e-07b4-4369-a678-c835687cb272_Enabled">
    <vt:lpwstr>true</vt:lpwstr>
  </property>
  <property fmtid="{D5CDD505-2E9C-101B-9397-08002B2CF9AE}" pid="13" name="MSIP_Label_f9af038e-07b4-4369-a678-c835687cb272_SetDate">
    <vt:lpwstr>2023-04-21T11:48:00Z</vt:lpwstr>
  </property>
  <property fmtid="{D5CDD505-2E9C-101B-9397-08002B2CF9AE}" pid="14" name="MSIP_Label_f9af038e-07b4-4369-a678-c835687cb272_Method">
    <vt:lpwstr>Standard</vt:lpwstr>
  </property>
  <property fmtid="{D5CDD505-2E9C-101B-9397-08002B2CF9AE}" pid="15" name="MSIP_Label_f9af038e-07b4-4369-a678-c835687cb272_Name">
    <vt:lpwstr>OFFICIAL</vt:lpwstr>
  </property>
  <property fmtid="{D5CDD505-2E9C-101B-9397-08002B2CF9AE}" pid="16" name="MSIP_Label_f9af038e-07b4-4369-a678-c835687cb272_SiteId">
    <vt:lpwstr>ac52f73c-fd1a-4a9a-8e7a-4a248f3139e1</vt:lpwstr>
  </property>
  <property fmtid="{D5CDD505-2E9C-101B-9397-08002B2CF9AE}" pid="17" name="MSIP_Label_f9af038e-07b4-4369-a678-c835687cb272_ActionId">
    <vt:lpwstr>85e17320-54d9-4e65-ae67-cda069034b59</vt:lpwstr>
  </property>
  <property fmtid="{D5CDD505-2E9C-101B-9397-08002B2CF9AE}" pid="18" name="MSIP_Label_f9af038e-07b4-4369-a678-c835687cb272_ContentBits">
    <vt:lpwstr>2</vt:lpwstr>
  </property>
</Properties>
</file>